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EB3394" w:rsidRPr="00C017DF" w14:paraId="03DEAB45" w14:textId="77777777" w:rsidTr="00204ACD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36ED380" w14:textId="77777777" w:rsidR="00EB3394" w:rsidRPr="006E3F12" w:rsidRDefault="00EB3394" w:rsidP="00003257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DB4D39B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L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D26AFB0" w14:textId="77777777" w:rsidR="00EB3394" w:rsidRPr="00C017DF" w:rsidRDefault="00EB3394" w:rsidP="00003257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2EA644" w14:textId="77777777" w:rsidR="00EB3394" w:rsidRPr="00C017DF" w:rsidRDefault="00204ACD" w:rsidP="00204A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Startnummer</w:t>
            </w:r>
            <w:r w:rsidR="00EB33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EB33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38AD4270" w14:textId="77777777" w:rsidR="00EB3394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DAA45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3394" w:rsidRPr="00C017DF" w14:paraId="1E48582D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105D228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15753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2E7FE84A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7BFF3040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B117F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600AED8E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EB3394" w:rsidRPr="00C017DF" w14:paraId="66284A48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86B65ED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B321C0D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3C6AE83A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C5BDA2D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1ACDD9C6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EB3394" w:rsidRPr="00C017DF" w14:paraId="4E07D381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2B6A5B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3FF429B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2AAFCD8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4B2975A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126529F8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EB3394" w:rsidRPr="00C017DF" w14:paraId="2ED74B69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1D49CF7C" w14:textId="77777777" w:rsidR="00EB3394" w:rsidRPr="00C017DF" w:rsidRDefault="00EB3394" w:rsidP="00003257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3A996CC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C0AE648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931074A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08F15F07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3394" w:rsidRPr="00C017DF" w14:paraId="4BF9B508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1474DA02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1DC308D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573F8968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B87421C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4EFFF228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3394" w:rsidRPr="00C017DF" w14:paraId="5E0233E3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5A2DF34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459ABEE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257B5D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BFA7793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2CA259D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0119808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3394" w:rsidRPr="00C017DF" w14:paraId="618AD633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58D792A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6F6DF0BC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67B94A24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4A5E2C02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9CB15E8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F141C35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6483E2B" w14:textId="77777777" w:rsid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3C85B0B8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2097E273" w14:textId="77777777" w:rsidTr="00744A50">
        <w:tc>
          <w:tcPr>
            <w:tcW w:w="9494" w:type="dxa"/>
            <w:gridSpan w:val="7"/>
            <w:shd w:val="clear" w:color="auto" w:fill="auto"/>
          </w:tcPr>
          <w:p w14:paraId="6FD9460D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7D615E4D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6B9A4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0B25D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B83100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3CC32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17E6E5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01A15A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40C5E703" w14:textId="77777777" w:rsidTr="00D40B8B">
        <w:tc>
          <w:tcPr>
            <w:tcW w:w="1356" w:type="dxa"/>
            <w:shd w:val="clear" w:color="auto" w:fill="auto"/>
          </w:tcPr>
          <w:p w14:paraId="7DD706DA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3D2ED86D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931918F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0DA9EB2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AADEBBD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D398595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72C66963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33C353C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37D2FBCA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Moeilijkheidsgraad</w:t>
      </w:r>
      <w:r w:rsidR="00684D3F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84D3F">
        <w:rPr>
          <w:rFonts w:ascii="Arial" w:hAnsi="Arial" w:cs="Arial"/>
          <w:b/>
          <w:bCs/>
          <w:sz w:val="20"/>
          <w:szCs w:val="20"/>
        </w:rPr>
        <w:tab/>
      </w:r>
      <w:r w:rsidR="00684D3F" w:rsidRPr="00684D3F">
        <w:rPr>
          <w:rFonts w:ascii="Arial" w:hAnsi="Arial" w:cs="Arial"/>
          <w:bCs/>
          <w:sz w:val="20"/>
          <w:szCs w:val="20"/>
        </w:rPr>
        <w:t>Geen beoordeling in de klasse L</w:t>
      </w:r>
    </w:p>
    <w:p w14:paraId="341248AE" w14:textId="77777777" w:rsidR="00921A96" w:rsidRDefault="00717D6B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3C7B12F4" w14:textId="77777777" w:rsidR="000665AC" w:rsidRDefault="000665AC" w:rsidP="000665A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5892E904" w14:textId="77777777" w:rsidR="000665AC" w:rsidRPr="008A74E4" w:rsidRDefault="000665AC" w:rsidP="000665AC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0665AC" w:rsidRPr="00170EA2" w14:paraId="6F6AACA8" w14:textId="77777777" w:rsidTr="00A93B8F">
        <w:tc>
          <w:tcPr>
            <w:tcW w:w="2802" w:type="dxa"/>
            <w:shd w:val="clear" w:color="auto" w:fill="auto"/>
          </w:tcPr>
          <w:p w14:paraId="17021825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4665072D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2CD12AFB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0665AC" w:rsidRPr="00170EA2" w14:paraId="0480D834" w14:textId="77777777" w:rsidTr="00A93B8F">
        <w:tc>
          <w:tcPr>
            <w:tcW w:w="2802" w:type="dxa"/>
            <w:shd w:val="clear" w:color="auto" w:fill="auto"/>
          </w:tcPr>
          <w:p w14:paraId="6A6EA230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315100B4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0B94B723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42609A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F2F7B7" w14:textId="77777777" w:rsidR="000665AC" w:rsidRPr="00170EA2" w:rsidRDefault="000665AC" w:rsidP="000665AC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0665AC" w:rsidRPr="00170EA2" w14:paraId="6090D4B5" w14:textId="77777777" w:rsidTr="00A93B8F">
        <w:tc>
          <w:tcPr>
            <w:tcW w:w="1164" w:type="dxa"/>
            <w:shd w:val="clear" w:color="auto" w:fill="auto"/>
          </w:tcPr>
          <w:p w14:paraId="4D16037E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F3D1F16" w14:textId="77777777" w:rsidR="000665AC" w:rsidRDefault="000665AC" w:rsidP="000665AC">
      <w:pPr>
        <w:rPr>
          <w:rFonts w:ascii="Arial" w:hAnsi="Arial" w:cs="Arial"/>
          <w:b/>
          <w:bCs/>
          <w:sz w:val="20"/>
          <w:szCs w:val="20"/>
        </w:rPr>
      </w:pPr>
    </w:p>
    <w:p w14:paraId="56DE6815" w14:textId="77777777" w:rsidR="00276094" w:rsidRDefault="000665AC" w:rsidP="000665AC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276094" w:rsidRPr="00744A50" w14:paraId="0CFF8DBC" w14:textId="77777777" w:rsidTr="000C2231">
        <w:tc>
          <w:tcPr>
            <w:tcW w:w="4928" w:type="dxa"/>
            <w:shd w:val="clear" w:color="auto" w:fill="auto"/>
          </w:tcPr>
          <w:p w14:paraId="2D4BC658" w14:textId="77777777" w:rsidR="00276094" w:rsidRPr="00744A50" w:rsidRDefault="00276094" w:rsidP="000C223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4F04FA34" w14:textId="77777777" w:rsidR="00276094" w:rsidRPr="00744A50" w:rsidRDefault="00276094" w:rsidP="000C22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2ED2DE7" w14:textId="77777777" w:rsidR="000665AC" w:rsidRDefault="000665AC" w:rsidP="000665AC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006D122" w14:textId="77777777" w:rsidR="00921A96" w:rsidRDefault="00921A96" w:rsidP="00717D6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007C58" w:rsidRPr="00D40B8B" w14:paraId="01CA7068" w14:textId="77777777" w:rsidTr="00D40B8B">
        <w:trPr>
          <w:trHeight w:val="271"/>
        </w:trPr>
        <w:tc>
          <w:tcPr>
            <w:tcW w:w="2802" w:type="dxa"/>
            <w:shd w:val="clear" w:color="auto" w:fill="auto"/>
          </w:tcPr>
          <w:p w14:paraId="4091D381" w14:textId="77777777" w:rsidR="00007C58" w:rsidRPr="00D40B8B" w:rsidRDefault="00BF0CFD" w:rsidP="00D40B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="00007C58"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 w:rsidR="000665AC">
              <w:rPr>
                <w:rFonts w:ascii="Arial" w:hAnsi="Arial" w:cs="Arial"/>
                <w:b/>
                <w:bCs/>
                <w:sz w:val="20"/>
                <w:szCs w:val="20"/>
              </w:rPr>
              <w:t>(100%)</w:t>
            </w:r>
          </w:p>
        </w:tc>
        <w:tc>
          <w:tcPr>
            <w:tcW w:w="1275" w:type="dxa"/>
            <w:shd w:val="clear" w:color="auto" w:fill="auto"/>
          </w:tcPr>
          <w:p w14:paraId="356BC0A6" w14:textId="77777777" w:rsidR="00007C58" w:rsidRPr="00D40B8B" w:rsidRDefault="00007C58" w:rsidP="00D40B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E46FFED" w14:textId="77777777" w:rsidR="00615814" w:rsidRDefault="00007C58" w:rsidP="00007C5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14D4FF25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410AA008" w14:textId="77777777" w:rsidTr="008A0098">
        <w:tc>
          <w:tcPr>
            <w:tcW w:w="3544" w:type="dxa"/>
            <w:shd w:val="clear" w:color="auto" w:fill="auto"/>
            <w:vAlign w:val="center"/>
          </w:tcPr>
          <w:p w14:paraId="4A4CE2F7" w14:textId="77777777" w:rsidR="00007C58" w:rsidRPr="008A0098" w:rsidRDefault="008A0098" w:rsidP="00007C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BF0CFD">
              <w:rPr>
                <w:rFonts w:ascii="Arial" w:hAnsi="Arial" w:cs="Arial"/>
                <w:b/>
                <w:sz w:val="20"/>
                <w:szCs w:val="20"/>
              </w:rPr>
              <w:t>Cijfer techniek</w:t>
            </w:r>
          </w:p>
          <w:p w14:paraId="02AC043D" w14:textId="77777777" w:rsidR="00007C58" w:rsidRPr="00D40B8B" w:rsidRDefault="00007C58" w:rsidP="00007C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1C2B37DB" w14:textId="77777777" w:rsidR="00007C58" w:rsidRPr="00D40B8B" w:rsidRDefault="00007C58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AA2AB9" w14:textId="77777777" w:rsidR="00C017DF" w:rsidRPr="00C017DF" w:rsidRDefault="00C017DF" w:rsidP="00C017DF">
      <w:pPr>
        <w:rPr>
          <w:rFonts w:ascii="Arial" w:hAnsi="Arial" w:cs="Arial"/>
          <w:sz w:val="20"/>
          <w:szCs w:val="20"/>
        </w:rPr>
      </w:pPr>
    </w:p>
    <w:p w14:paraId="4E35D08D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18E86CB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3D5DDDB" w14:textId="77777777" w:rsidR="00684D3F" w:rsidRDefault="009264D1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5AA2D66C">
          <v:line id="_x0000_s1047" style="position:absolute;z-index:251656704" from="-43.25pt,3.05pt" to="514.75pt,3.05pt">
            <v:stroke dashstyle="1 1" endcap="round"/>
          </v:line>
        </w:pict>
      </w:r>
    </w:p>
    <w:p w14:paraId="4EACF8AB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CCCA2D1" w14:textId="77777777" w:rsidR="00007C58" w:rsidRDefault="008A0098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318F1EF1" w14:textId="77777777" w:rsidR="00227773" w:rsidRPr="00AC5736" w:rsidRDefault="009264D1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408C307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4F2EBC8F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22EE2" w14:textId="77777777" w:rsidR="00377BE8" w:rsidRDefault="00377BE8">
      <w:r>
        <w:separator/>
      </w:r>
    </w:p>
  </w:endnote>
  <w:endnote w:type="continuationSeparator" w:id="0">
    <w:p w14:paraId="5D3BD6DA" w14:textId="77777777" w:rsidR="00377BE8" w:rsidRDefault="0037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3EE54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2AADC9D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7D38A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617829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3BBB1905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13BB9E06" w14:textId="378C0826" w:rsidR="0050736E" w:rsidRPr="00BA4070" w:rsidRDefault="00272CCE" w:rsidP="00BA4070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ED530F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00C05" w14:textId="77777777" w:rsidR="00377BE8" w:rsidRDefault="00377BE8">
      <w:r>
        <w:separator/>
      </w:r>
    </w:p>
  </w:footnote>
  <w:footnote w:type="continuationSeparator" w:id="0">
    <w:p w14:paraId="580618B8" w14:textId="77777777" w:rsidR="00377BE8" w:rsidRDefault="00377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FA3D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684CD05F" w14:textId="77777777" w:rsidR="0050736E" w:rsidRPr="00D436E8" w:rsidRDefault="009264D1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en-US"/>
      </w:rPr>
      <w:pict w14:anchorId="519557D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.8pt;margin-top:44.55pt;width:358.2pt;height:59.25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7858F45C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EB3394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07A36443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224A151D" w14:textId="77777777" w:rsidR="00EB3394" w:rsidRPr="00D7052B" w:rsidRDefault="00726FD0" w:rsidP="00EB339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726FD0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Pas-de-Deux </w:t>
                </w:r>
              </w:p>
              <w:p w14:paraId="0F18CAE9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  <w:r>
      <w:rPr>
        <w:noProof/>
      </w:rPr>
      <w:pict w14:anchorId="6958B9EF">
        <v:line id="Rechte verbindingslijn 7" o:spid="_x0000_s2051" style="position:absolute;left:0;text-align:left;z-index:251658752;visibility:visible;mso-wrap-distance-top:-3e-5mm;mso-wrap-distance-bottom:-3e-5mm;mso-width-relative:margin;mso-height-relative:margin" from="7.65pt,125.55pt" to="492.35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noProof/>
      </w:rPr>
      <w:pict w14:anchorId="0BE201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5.9pt;margin-top:14.7pt;width:96.25pt;height:95.45pt;z-index:-251658752;visibility:visible" wrapcoords="-169 0 -169 21430 21600 21430 21600 0 -169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0852486">
    <w:abstractNumId w:val="2"/>
  </w:num>
  <w:num w:numId="2" w16cid:durableId="902259620">
    <w:abstractNumId w:val="8"/>
  </w:num>
  <w:num w:numId="3" w16cid:durableId="1300302102">
    <w:abstractNumId w:val="3"/>
  </w:num>
  <w:num w:numId="4" w16cid:durableId="951400702">
    <w:abstractNumId w:val="12"/>
  </w:num>
  <w:num w:numId="5" w16cid:durableId="759133221">
    <w:abstractNumId w:val="10"/>
  </w:num>
  <w:num w:numId="6" w16cid:durableId="2003922181">
    <w:abstractNumId w:val="9"/>
  </w:num>
  <w:num w:numId="7" w16cid:durableId="545340508">
    <w:abstractNumId w:val="5"/>
  </w:num>
  <w:num w:numId="8" w16cid:durableId="1241207778">
    <w:abstractNumId w:val="4"/>
  </w:num>
  <w:num w:numId="9" w16cid:durableId="1163276448">
    <w:abstractNumId w:val="11"/>
  </w:num>
  <w:num w:numId="10" w16cid:durableId="884021944">
    <w:abstractNumId w:val="6"/>
  </w:num>
  <w:num w:numId="11" w16cid:durableId="70853003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100493084">
    <w:abstractNumId w:val="7"/>
  </w:num>
  <w:num w:numId="13" w16cid:durableId="936669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yjqSn8vzddXpcUb+DGWHJjr4SAT9/tvMMs8xX9IGKDeuuMCaSwp09nD1FbJMOnnM59HgPWK8rivYlGHKW5jMFw==" w:salt="VIfJR1Q0EpnQmpyrhv5h2Q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3257"/>
    <w:rsid w:val="00007C58"/>
    <w:rsid w:val="00034ADF"/>
    <w:rsid w:val="000665AC"/>
    <w:rsid w:val="000A7336"/>
    <w:rsid w:val="000B4204"/>
    <w:rsid w:val="000C2231"/>
    <w:rsid w:val="000E7734"/>
    <w:rsid w:val="00124764"/>
    <w:rsid w:val="001A5483"/>
    <w:rsid w:val="001D27D4"/>
    <w:rsid w:val="00204ACD"/>
    <w:rsid w:val="00217BED"/>
    <w:rsid w:val="00227773"/>
    <w:rsid w:val="00254188"/>
    <w:rsid w:val="00255C21"/>
    <w:rsid w:val="00261787"/>
    <w:rsid w:val="002715D6"/>
    <w:rsid w:val="00272CCE"/>
    <w:rsid w:val="00276094"/>
    <w:rsid w:val="002F0750"/>
    <w:rsid w:val="00347475"/>
    <w:rsid w:val="00365959"/>
    <w:rsid w:val="003747C1"/>
    <w:rsid w:val="00377BE8"/>
    <w:rsid w:val="003943FF"/>
    <w:rsid w:val="00395EFA"/>
    <w:rsid w:val="003E3299"/>
    <w:rsid w:val="00403C13"/>
    <w:rsid w:val="0044361C"/>
    <w:rsid w:val="00482264"/>
    <w:rsid w:val="00487D43"/>
    <w:rsid w:val="0050736E"/>
    <w:rsid w:val="005441DD"/>
    <w:rsid w:val="0054511E"/>
    <w:rsid w:val="005538BF"/>
    <w:rsid w:val="00580B78"/>
    <w:rsid w:val="005C1E53"/>
    <w:rsid w:val="005E55E0"/>
    <w:rsid w:val="00615814"/>
    <w:rsid w:val="00617829"/>
    <w:rsid w:val="00684D3F"/>
    <w:rsid w:val="006B7AE8"/>
    <w:rsid w:val="006C07D3"/>
    <w:rsid w:val="006C5B99"/>
    <w:rsid w:val="006E36AA"/>
    <w:rsid w:val="007129CE"/>
    <w:rsid w:val="00717D6B"/>
    <w:rsid w:val="00726FD0"/>
    <w:rsid w:val="00744A50"/>
    <w:rsid w:val="00750623"/>
    <w:rsid w:val="00750A6A"/>
    <w:rsid w:val="00786B44"/>
    <w:rsid w:val="007B61B3"/>
    <w:rsid w:val="00823A72"/>
    <w:rsid w:val="00837B03"/>
    <w:rsid w:val="00881EF6"/>
    <w:rsid w:val="008826C9"/>
    <w:rsid w:val="008A0098"/>
    <w:rsid w:val="008B01D7"/>
    <w:rsid w:val="008D0AEE"/>
    <w:rsid w:val="0090196A"/>
    <w:rsid w:val="00921A96"/>
    <w:rsid w:val="009264D1"/>
    <w:rsid w:val="009A0B8C"/>
    <w:rsid w:val="009A3E6D"/>
    <w:rsid w:val="009C09FF"/>
    <w:rsid w:val="009D7208"/>
    <w:rsid w:val="00A00732"/>
    <w:rsid w:val="00A30C1B"/>
    <w:rsid w:val="00A33E3E"/>
    <w:rsid w:val="00A81890"/>
    <w:rsid w:val="00A93B8F"/>
    <w:rsid w:val="00AB0061"/>
    <w:rsid w:val="00AB3BC5"/>
    <w:rsid w:val="00AC3BFC"/>
    <w:rsid w:val="00AC5736"/>
    <w:rsid w:val="00AF638E"/>
    <w:rsid w:val="00B37B75"/>
    <w:rsid w:val="00B40CDD"/>
    <w:rsid w:val="00B867E7"/>
    <w:rsid w:val="00B92AFE"/>
    <w:rsid w:val="00BA4070"/>
    <w:rsid w:val="00BB71B8"/>
    <w:rsid w:val="00BC4F8C"/>
    <w:rsid w:val="00BF0CFD"/>
    <w:rsid w:val="00BF1144"/>
    <w:rsid w:val="00C017DF"/>
    <w:rsid w:val="00C257FF"/>
    <w:rsid w:val="00C5793A"/>
    <w:rsid w:val="00C766D3"/>
    <w:rsid w:val="00CF5B5D"/>
    <w:rsid w:val="00D277FB"/>
    <w:rsid w:val="00D40B8B"/>
    <w:rsid w:val="00D436E8"/>
    <w:rsid w:val="00D509BD"/>
    <w:rsid w:val="00D7052B"/>
    <w:rsid w:val="00DA5D3F"/>
    <w:rsid w:val="00DB7EF0"/>
    <w:rsid w:val="00DF6821"/>
    <w:rsid w:val="00E80E79"/>
    <w:rsid w:val="00EA7502"/>
    <w:rsid w:val="00EB3394"/>
    <w:rsid w:val="00ED530F"/>
    <w:rsid w:val="00F26A9E"/>
    <w:rsid w:val="00F272B8"/>
    <w:rsid w:val="00F351F7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1FA56F74"/>
  <w15:chartTrackingRefBased/>
  <w15:docId w15:val="{7C0A8569-319D-4B73-AF93-D94318FC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E6738C7-8EF7-4E03-9725-C20CFF5D14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F9735-047B-4E21-A3E1-8296AD59134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7914EE-F439-4A6A-B65E-BD4FD9C3C302}"/>
</file>

<file path=customXml/itemProps4.xml><?xml version="1.0" encoding="utf-8"?>
<ds:datastoreItem xmlns:ds="http://schemas.openxmlformats.org/officeDocument/2006/customXml" ds:itemID="{609DDFA0-823D-4414-B7D8-0E99A0E37C8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e7f54076-5645-4b12-91ec-c3d4a8cb9c6b"/>
    <ds:schemaRef ds:uri="a811006f-1c16-41b7-b921-4a643f9d9ecc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3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protocol-kur-techniek-pdd-l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2024-02-24T12:12:00Z</dcterms:created>
  <dcterms:modified xsi:type="dcterms:W3CDTF">2024-02-24T12:55:00Z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